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1D9593C4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100</w:t>
      </w:r>
      <w:r>
        <w:rPr>
          <w:b/>
          <w:i/>
          <w:sz w:val="28"/>
        </w:rPr>
        <w:tab/>
      </w:r>
      <w:r w:rsidR="002451C9" w:rsidRPr="002451C9">
        <w:rPr>
          <w:b/>
          <w:i/>
          <w:sz w:val="28"/>
        </w:rPr>
        <w:t>R5-234370</w:t>
      </w:r>
      <w:bookmarkStart w:id="1" w:name="_GoBack"/>
      <w:bookmarkEnd w:id="1"/>
    </w:p>
    <w:p w14:paraId="4BD5D325" w14:textId="4E58EA59" w:rsidR="00E61721" w:rsidRPr="0022434D" w:rsidRDefault="00233CAA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August 21st – August 25</w:t>
      </w:r>
      <w:r w:rsidR="0022434D">
        <w:rPr>
          <w:b/>
          <w:noProof/>
          <w:sz w:val="24"/>
        </w:rPr>
        <w:t>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6D091A3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33CAA">
              <w:t>A Few NR CA three band combos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980E9C5" w:rsidR="00E61721" w:rsidRDefault="002C4727" w:rsidP="00233CAA">
            <w:pPr>
              <w:pStyle w:val="CRCoverPage"/>
              <w:spacing w:after="0"/>
              <w:ind w:left="100"/>
            </w:pPr>
            <w:r>
              <w:t>0</w:t>
            </w:r>
            <w:r w:rsidR="00233CAA">
              <w:t>8</w:t>
            </w:r>
            <w:r w:rsidR="00C02C68">
              <w:t>-</w:t>
            </w:r>
            <w:r>
              <w:t>0</w:t>
            </w:r>
            <w:r w:rsidR="00233CAA">
              <w:t>9</w:t>
            </w:r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5651033" w:rsidR="00E61721" w:rsidRDefault="00233CAA">
            <w:pPr>
              <w:pStyle w:val="CRCoverPage"/>
              <w:spacing w:after="0"/>
              <w:rPr>
                <w:b/>
                <w:caps/>
              </w:rPr>
            </w:pPr>
            <w:r w:rsidRPr="00233CAA">
              <w:t>CA_n2A-n5A-n48A</w:t>
            </w:r>
            <w:r>
              <w:t xml:space="preserve">, </w:t>
            </w:r>
            <w:r w:rsidRPr="00233CAA">
              <w:t>CA_n2A-n48A-n66A</w:t>
            </w:r>
            <w:r>
              <w:t xml:space="preserve">, </w:t>
            </w:r>
            <w:r w:rsidRPr="00233CAA">
              <w:t>CA_n2A-n48A-n77A</w:t>
            </w:r>
            <w:r>
              <w:t xml:space="preserve">, </w:t>
            </w:r>
            <w:r w:rsidRPr="00233CAA">
              <w:t>CA_n5A-n48A-n66A</w:t>
            </w:r>
            <w:r>
              <w:t xml:space="preserve">, </w:t>
            </w:r>
            <w:r w:rsidRPr="00233CAA">
              <w:t>CA_n5A-n48A-n77A</w:t>
            </w:r>
            <w:r>
              <w:t xml:space="preserve">, </w:t>
            </w:r>
            <w:r w:rsidRPr="00233CAA">
              <w:t>CA_n48A-n66A-n77A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180B1" w14:textId="77777777" w:rsidR="00690401" w:rsidRDefault="00690401">
      <w:pPr>
        <w:spacing w:after="0"/>
      </w:pPr>
      <w:r>
        <w:separator/>
      </w:r>
    </w:p>
  </w:endnote>
  <w:endnote w:type="continuationSeparator" w:id="0">
    <w:p w14:paraId="3B89CEAD" w14:textId="77777777" w:rsidR="00690401" w:rsidRDefault="006904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1EF9E" w14:textId="77777777" w:rsidR="00690401" w:rsidRDefault="00690401">
      <w:pPr>
        <w:spacing w:after="0"/>
      </w:pPr>
      <w:r>
        <w:separator/>
      </w:r>
    </w:p>
  </w:footnote>
  <w:footnote w:type="continuationSeparator" w:id="0">
    <w:p w14:paraId="6DE355ED" w14:textId="77777777" w:rsidR="00690401" w:rsidRDefault="006904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ACCCE36-6084-4AC1-AB1B-81919B578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2023-08-09T20:28:00Z</dcterms:created>
  <dcterms:modified xsi:type="dcterms:W3CDTF">2023-08-09T20:28:00Z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